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61" w:rsidRPr="00564F54" w:rsidRDefault="00180261" w:rsidP="003852F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64F5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180261" w:rsidRPr="00564F54" w:rsidRDefault="00180261" w:rsidP="003852F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64F54">
        <w:rPr>
          <w:rFonts w:ascii="Times New Roman" w:hAnsi="Times New Roman"/>
          <w:b/>
          <w:sz w:val="28"/>
          <w:szCs w:val="28"/>
        </w:rPr>
        <w:t>ШАГАЛОВСКОГО СЕЛЬСОВЕТА</w:t>
      </w:r>
    </w:p>
    <w:p w:rsidR="00180261" w:rsidRPr="00564F54" w:rsidRDefault="00180261" w:rsidP="003852F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64F54">
        <w:rPr>
          <w:rFonts w:ascii="Times New Roman" w:hAnsi="Times New Roman"/>
          <w:b/>
          <w:sz w:val="28"/>
          <w:szCs w:val="28"/>
        </w:rPr>
        <w:t>КОЧЕНЕВСКОГО РАЙОНА НОВОСИБИРСКОЙ ОБЛАСТИ</w:t>
      </w:r>
    </w:p>
    <w:p w:rsidR="00180261" w:rsidRPr="00564F54" w:rsidRDefault="00180261" w:rsidP="003852F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180261" w:rsidRPr="00564F54" w:rsidRDefault="00180261" w:rsidP="003852F2">
      <w:pPr>
        <w:pStyle w:val="NoSpacing"/>
        <w:rPr>
          <w:rFonts w:ascii="Times New Roman" w:hAnsi="Times New Roman"/>
          <w:sz w:val="28"/>
          <w:szCs w:val="28"/>
        </w:rPr>
      </w:pPr>
    </w:p>
    <w:p w:rsidR="00180261" w:rsidRPr="00564F54" w:rsidRDefault="00180261" w:rsidP="003852F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4F54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180261" w:rsidRPr="00564F54" w:rsidRDefault="00180261" w:rsidP="003852F2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(двадцать пятой сессии</w:t>
      </w:r>
      <w:r w:rsidRPr="00564F54">
        <w:rPr>
          <w:rFonts w:ascii="Times New Roman" w:hAnsi="Times New Roman"/>
          <w:sz w:val="28"/>
          <w:szCs w:val="28"/>
        </w:rPr>
        <w:t>)</w:t>
      </w:r>
    </w:p>
    <w:p w:rsidR="00180261" w:rsidRPr="00564F54" w:rsidRDefault="00180261" w:rsidP="003852F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80261" w:rsidRPr="00564F54" w:rsidRDefault="00180261" w:rsidP="003852F2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26.12.2017                                                                                                      № 93</w:t>
      </w:r>
    </w:p>
    <w:p w:rsidR="00180261" w:rsidRPr="003852F2" w:rsidRDefault="00180261" w:rsidP="003852F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52F2">
        <w:rPr>
          <w:rFonts w:ascii="Times New Roman" w:hAnsi="Times New Roman"/>
          <w:sz w:val="28"/>
          <w:szCs w:val="28"/>
        </w:rPr>
        <w:t>с. Шагалово</w:t>
      </w:r>
      <w:r w:rsidRPr="003852F2">
        <w:rPr>
          <w:rFonts w:ascii="Times New Roman" w:hAnsi="Times New Roman"/>
          <w:color w:val="FF00FF"/>
          <w:sz w:val="28"/>
          <w:szCs w:val="28"/>
        </w:rPr>
        <w:t xml:space="preserve">  </w:t>
      </w:r>
    </w:p>
    <w:p w:rsidR="00180261" w:rsidRDefault="00180261" w:rsidP="000F0CF7">
      <w:pPr>
        <w:rPr>
          <w:sz w:val="28"/>
          <w:szCs w:val="28"/>
        </w:rPr>
      </w:pPr>
    </w:p>
    <w:p w:rsidR="00180261" w:rsidRPr="003852F2" w:rsidRDefault="00180261" w:rsidP="000F0CF7">
      <w:pPr>
        <w:jc w:val="center"/>
        <w:rPr>
          <w:b/>
          <w:sz w:val="28"/>
          <w:szCs w:val="28"/>
        </w:rPr>
      </w:pPr>
      <w:r w:rsidRPr="003852F2">
        <w:rPr>
          <w:b/>
          <w:sz w:val="28"/>
          <w:szCs w:val="28"/>
        </w:rPr>
        <w:t xml:space="preserve">Об установлении средней стоимости </w:t>
      </w:r>
      <w:smartTag w:uri="urn:schemas-microsoft-com:office:smarttags" w:element="metricconverter">
        <w:smartTagPr>
          <w:attr w:name="ProductID" w:val="1 кв. м"/>
        </w:smartTagPr>
        <w:r w:rsidRPr="003852F2">
          <w:rPr>
            <w:b/>
            <w:sz w:val="28"/>
            <w:szCs w:val="28"/>
          </w:rPr>
          <w:t>1 кв. м</w:t>
        </w:r>
      </w:smartTag>
      <w:r w:rsidRPr="003852F2">
        <w:rPr>
          <w:b/>
          <w:sz w:val="28"/>
          <w:szCs w:val="28"/>
        </w:rPr>
        <w:t>. общей площади жилья</w:t>
      </w:r>
    </w:p>
    <w:p w:rsidR="00180261" w:rsidRPr="003852F2" w:rsidRDefault="00180261" w:rsidP="000F0CF7">
      <w:pPr>
        <w:jc w:val="center"/>
        <w:rPr>
          <w:b/>
          <w:sz w:val="28"/>
          <w:szCs w:val="28"/>
        </w:rPr>
      </w:pPr>
      <w:r w:rsidRPr="003852F2">
        <w:rPr>
          <w:b/>
          <w:sz w:val="28"/>
          <w:szCs w:val="28"/>
        </w:rPr>
        <w:t>на территории Шагаловского сельсовета Коченевского района</w:t>
      </w:r>
    </w:p>
    <w:p w:rsidR="00180261" w:rsidRDefault="00180261" w:rsidP="000F0CF7">
      <w:pPr>
        <w:jc w:val="center"/>
        <w:rPr>
          <w:sz w:val="28"/>
          <w:szCs w:val="28"/>
        </w:rPr>
      </w:pPr>
      <w:r w:rsidRPr="003852F2">
        <w:rPr>
          <w:b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</w:p>
    <w:p w:rsidR="00180261" w:rsidRDefault="00180261" w:rsidP="000F0CF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 целью планирования средств по оказанию финансовой поддержки отдельных категорий граждан (дети – сироты, молодые  семьи, инвалиды и т.д.) в улучшении жилищных условий и исходя из сложившейся средней стоимости жилья на вторичном рынке  администрация Шагаловского сельсовета Коченевского района Новосибирской области</w:t>
      </w:r>
    </w:p>
    <w:p w:rsidR="00180261" w:rsidRDefault="00180261" w:rsidP="000F0C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180261" w:rsidRDefault="00180261" w:rsidP="000F0C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Установить среднюю стоимость 1 кв.м. общей площади жилья на территории Шагаловского сельсовета Коченевского района Новосибирской области  20 000 тысяч рублей. ( Двадцать тысяч рублей).</w:t>
      </w:r>
    </w:p>
    <w:p w:rsidR="00180261" w:rsidRDefault="00180261" w:rsidP="006907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Обнародовать данное постановление </w:t>
      </w:r>
      <w:r w:rsidRPr="007037A2">
        <w:rPr>
          <w:sz w:val="28"/>
          <w:szCs w:val="28"/>
        </w:rPr>
        <w:t>путем</w:t>
      </w:r>
      <w:r>
        <w:rPr>
          <w:sz w:val="28"/>
          <w:szCs w:val="28"/>
        </w:rPr>
        <w:t xml:space="preserve"> официального опубликования путем размещения полного текста на срок не менее 30 дней </w:t>
      </w:r>
      <w:r w:rsidRPr="007037A2">
        <w:rPr>
          <w:sz w:val="28"/>
          <w:szCs w:val="28"/>
        </w:rPr>
        <w:t>на информационно</w:t>
      </w:r>
      <w:r>
        <w:rPr>
          <w:sz w:val="28"/>
          <w:szCs w:val="28"/>
        </w:rPr>
        <w:t xml:space="preserve">м стенде в </w:t>
      </w:r>
      <w:r w:rsidRPr="007037A2">
        <w:rPr>
          <w:sz w:val="28"/>
          <w:szCs w:val="28"/>
        </w:rPr>
        <w:t>админи</w:t>
      </w:r>
      <w:r>
        <w:rPr>
          <w:sz w:val="28"/>
          <w:szCs w:val="28"/>
        </w:rPr>
        <w:t xml:space="preserve">страции Шагаловского сельсовета и в иных общедоступных местах: библиотеках , школы, в газете « Вести органа местного самоуправления» и </w:t>
      </w:r>
      <w:r w:rsidRPr="000833A9">
        <w:rPr>
          <w:sz w:val="28"/>
          <w:szCs w:val="28"/>
        </w:rPr>
        <w:t xml:space="preserve"> на официальном сайте администрации Шагаловского сельсовета Коченевского района Новосибирской области в информационно - телекоммуникационной сети «Интернет».</w:t>
      </w:r>
    </w:p>
    <w:p w:rsidR="00180261" w:rsidRDefault="00180261" w:rsidP="000F0CF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180261" w:rsidRDefault="00180261" w:rsidP="000F0CF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Контроль за исполнением постановления оставляю за собой.</w:t>
      </w:r>
    </w:p>
    <w:p w:rsidR="00180261" w:rsidRDefault="00180261" w:rsidP="000F0CF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180261" w:rsidRDefault="00180261" w:rsidP="000F0CF7">
      <w:pPr>
        <w:jc w:val="both"/>
        <w:rPr>
          <w:sz w:val="28"/>
          <w:szCs w:val="28"/>
        </w:rPr>
      </w:pPr>
    </w:p>
    <w:p w:rsidR="00180261" w:rsidRDefault="00180261" w:rsidP="00D316E3">
      <w:pPr>
        <w:spacing w:before="100" w:beforeAutospacing="1" w:after="100" w:afterAutospacing="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Председатель Совета Депутатов                                          В.Ф.Плескач.</w:t>
      </w:r>
      <w:r w:rsidRPr="007037A2">
        <w:rPr>
          <w:sz w:val="28"/>
          <w:szCs w:val="28"/>
        </w:rPr>
        <w:t xml:space="preserve">                                                                                                                       </w:t>
      </w:r>
    </w:p>
    <w:p w:rsidR="00180261" w:rsidRDefault="00180261"/>
    <w:sectPr w:rsidR="00180261" w:rsidSect="00A9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135"/>
    <w:rsid w:val="000306D1"/>
    <w:rsid w:val="000833A9"/>
    <w:rsid w:val="000B5109"/>
    <w:rsid w:val="000F0CF7"/>
    <w:rsid w:val="00180261"/>
    <w:rsid w:val="003567E3"/>
    <w:rsid w:val="003852F2"/>
    <w:rsid w:val="00564F54"/>
    <w:rsid w:val="0057154F"/>
    <w:rsid w:val="006907FE"/>
    <w:rsid w:val="006F7CA9"/>
    <w:rsid w:val="007037A2"/>
    <w:rsid w:val="00734D9F"/>
    <w:rsid w:val="007B2A19"/>
    <w:rsid w:val="00913FE0"/>
    <w:rsid w:val="0093525A"/>
    <w:rsid w:val="00A933A3"/>
    <w:rsid w:val="00AC6135"/>
    <w:rsid w:val="00B75AB2"/>
    <w:rsid w:val="00BB2052"/>
    <w:rsid w:val="00C8210C"/>
    <w:rsid w:val="00D316E3"/>
    <w:rsid w:val="00D3480E"/>
    <w:rsid w:val="00D37224"/>
    <w:rsid w:val="00FF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CF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3852F2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306D1"/>
    <w:rPr>
      <w:rFonts w:ascii="Cambria" w:hAnsi="Cambria" w:cs="Times New Roman"/>
      <w:b/>
      <w:bCs/>
      <w:i/>
      <w:iCs/>
      <w:sz w:val="28"/>
      <w:szCs w:val="28"/>
    </w:rPr>
  </w:style>
  <w:style w:type="paragraph" w:styleId="NoSpacing">
    <w:name w:val="No Spacing"/>
    <w:uiPriority w:val="99"/>
    <w:qFormat/>
    <w:rsid w:val="000F0CF7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3852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67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246</Words>
  <Characters>1408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User</cp:lastModifiedBy>
  <cp:revision>10</cp:revision>
  <dcterms:created xsi:type="dcterms:W3CDTF">2017-10-30T04:12:00Z</dcterms:created>
  <dcterms:modified xsi:type="dcterms:W3CDTF">2017-12-26T01:27:00Z</dcterms:modified>
</cp:coreProperties>
</file>